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DA4DBC" w14:textId="77777777" w:rsidR="00DD58E4" w:rsidRDefault="00DD58E4" w:rsidP="00DD58E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WAYNSLOND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d.1409-10)</w:t>
      </w:r>
    </w:p>
    <w:p w14:paraId="30E5037C" w14:textId="77777777" w:rsidR="00DD58E4" w:rsidRDefault="00DD58E4" w:rsidP="00DD58E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London.</w:t>
      </w:r>
    </w:p>
    <w:p w14:paraId="5CC36BF6" w14:textId="77777777" w:rsidR="00DD58E4" w:rsidRDefault="00DD58E4" w:rsidP="00DD58E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01193E2" w14:textId="77777777" w:rsidR="00DD58E4" w:rsidRDefault="00DD58E4" w:rsidP="00DD58E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D6324EF" w14:textId="77777777" w:rsidR="00DD58E4" w:rsidRDefault="00DD58E4" w:rsidP="00DD58E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 Aug.1409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6F8CCAE0" w14:textId="77777777" w:rsidR="00DD58E4" w:rsidRDefault="00DD58E4" w:rsidP="00DD58E4">
      <w:pPr>
        <w:ind w:left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(“Life and Death: A Study of the Wills and Testaments of Men and Women in London and Bury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St.Edmunds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in the late Fourteenth  and Early Fifteenth Centuries” Robert A. Wood.  Ph.D. Thesis, Royal Holloway, University of London, 2012, p.254)</w:t>
      </w:r>
    </w:p>
    <w:p w14:paraId="074FDC5A" w14:textId="77777777" w:rsidR="00DD58E4" w:rsidRDefault="00DD58E4" w:rsidP="00DD58E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 Sep.1410</w:t>
      </w:r>
      <w:r>
        <w:rPr>
          <w:rFonts w:ascii="Times New Roman" w:hAnsi="Times New Roman" w:cs="Times New Roman"/>
          <w:sz w:val="24"/>
          <w:szCs w:val="24"/>
        </w:rPr>
        <w:tab/>
        <w:t>Probate of his Will.   (ibid.)</w:t>
      </w:r>
    </w:p>
    <w:p w14:paraId="1DC52E9B" w14:textId="77777777" w:rsidR="00DD58E4" w:rsidRDefault="00DD58E4" w:rsidP="00DD58E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099B5D8" w14:textId="77777777" w:rsidR="00DD58E4" w:rsidRDefault="00DD58E4" w:rsidP="00DD58E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3E1E887" w14:textId="77777777" w:rsidR="00DD58E4" w:rsidRDefault="00DD58E4" w:rsidP="00DD58E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 July 2022</w:t>
      </w:r>
    </w:p>
    <w:p w14:paraId="7054E2DE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449F52" w14:textId="77777777" w:rsidR="00DD58E4" w:rsidRDefault="00DD58E4" w:rsidP="009139A6">
      <w:r>
        <w:separator/>
      </w:r>
    </w:p>
  </w:endnote>
  <w:endnote w:type="continuationSeparator" w:id="0">
    <w:p w14:paraId="38096EA1" w14:textId="77777777" w:rsidR="00DD58E4" w:rsidRDefault="00DD58E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D230D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AE7262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</w:t>
    </w:r>
    <w:proofErr w:type="gramStart"/>
    <w:r w:rsidRPr="009139A6">
      <w:rPr>
        <w:rFonts w:cs="Times New Roman"/>
      </w:rPr>
      <w:t>S.Rogers</w:t>
    </w:r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FA037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904AA0" w14:textId="77777777" w:rsidR="00DD58E4" w:rsidRDefault="00DD58E4" w:rsidP="009139A6">
      <w:r>
        <w:separator/>
      </w:r>
    </w:p>
  </w:footnote>
  <w:footnote w:type="continuationSeparator" w:id="0">
    <w:p w14:paraId="709B296D" w14:textId="77777777" w:rsidR="00DD58E4" w:rsidRDefault="00DD58E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5E826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1BCD5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B4A13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58E4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DD58E4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EF26C9"/>
  <w15:chartTrackingRefBased/>
  <w15:docId w15:val="{F0FF1E38-843F-4700-AFF3-CCC7C9AAD1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D58E4"/>
    <w:pPr>
      <w:spacing w:after="0" w:line="240" w:lineRule="auto"/>
    </w:pPr>
    <w:rPr>
      <w:rFonts w:asciiTheme="minorHAnsi" w:eastAsiaTheme="minorEastAsia" w:hAnsiTheme="minorHAnsi"/>
      <w:sz w:val="22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56</Words>
  <Characters>320</Characters>
  <Application>Microsoft Office Word</Application>
  <DocSecurity>0</DocSecurity>
  <Lines>2</Lines>
  <Paragraphs>1</Paragraphs>
  <ScaleCrop>false</ScaleCrop>
  <Company/>
  <LinksUpToDate>false</LinksUpToDate>
  <CharactersWithSpaces>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2023-01-19T20:31:00Z</dcterms:created>
  <dcterms:modified xsi:type="dcterms:W3CDTF">2023-01-19T20:31:00Z</dcterms:modified>
</cp:coreProperties>
</file>